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3F315" w14:textId="77777777" w:rsidR="00AD3A80" w:rsidRDefault="00AD3A80" w:rsidP="00AD3A8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Alice HOLME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341162FB" w14:textId="77777777" w:rsidR="00AD3A80" w:rsidRDefault="00AD3A80" w:rsidP="00AD3A8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Walsham le Willows, Suffolk. Widow.</w:t>
      </w:r>
    </w:p>
    <w:p w14:paraId="1A0EFA19" w14:textId="77777777" w:rsidR="00AD3A80" w:rsidRDefault="00AD3A80" w:rsidP="00AD3A80">
      <w:pPr>
        <w:pStyle w:val="NoSpacing"/>
        <w:tabs>
          <w:tab w:val="left" w:pos="720"/>
        </w:tabs>
        <w:rPr>
          <w:rStyle w:val="s1"/>
        </w:rPr>
      </w:pPr>
    </w:p>
    <w:p w14:paraId="4B9D4C6D" w14:textId="77777777" w:rsidR="00AD3A80" w:rsidRDefault="00AD3A80" w:rsidP="00AD3A80">
      <w:pPr>
        <w:pStyle w:val="NoSpacing"/>
        <w:tabs>
          <w:tab w:val="left" w:pos="720"/>
        </w:tabs>
        <w:rPr>
          <w:rStyle w:val="s1"/>
        </w:rPr>
      </w:pPr>
    </w:p>
    <w:p w14:paraId="6C89C60A" w14:textId="77777777" w:rsidR="00AD3A80" w:rsidRDefault="00AD3A80" w:rsidP="00AD3A8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She made her Will.</w:t>
      </w:r>
    </w:p>
    <w:p w14:paraId="7C7F62AB" w14:textId="77777777" w:rsidR="00AD3A80" w:rsidRDefault="00AD3A80" w:rsidP="00AD3A8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11)</w:t>
      </w:r>
    </w:p>
    <w:p w14:paraId="3DF92FD5" w14:textId="77777777" w:rsidR="00AD3A80" w:rsidRDefault="00AD3A80" w:rsidP="00AD3A80">
      <w:pPr>
        <w:pStyle w:val="NoSpacing"/>
        <w:tabs>
          <w:tab w:val="left" w:pos="720"/>
        </w:tabs>
        <w:rPr>
          <w:rStyle w:val="s1"/>
        </w:rPr>
      </w:pPr>
    </w:p>
    <w:p w14:paraId="1BACE602" w14:textId="77777777" w:rsidR="00AD3A80" w:rsidRDefault="00AD3A80" w:rsidP="00AD3A80">
      <w:pPr>
        <w:pStyle w:val="NoSpacing"/>
        <w:tabs>
          <w:tab w:val="left" w:pos="720"/>
        </w:tabs>
        <w:rPr>
          <w:rStyle w:val="s1"/>
        </w:rPr>
      </w:pPr>
    </w:p>
    <w:p w14:paraId="53009638" w14:textId="77777777" w:rsidR="00AD3A80" w:rsidRDefault="00AD3A80" w:rsidP="00AD3A8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8 March 2021</w:t>
      </w:r>
    </w:p>
    <w:p w14:paraId="044E2AD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056D2" w14:textId="77777777" w:rsidR="00AD3A80" w:rsidRDefault="00AD3A80" w:rsidP="009139A6">
      <w:r>
        <w:separator/>
      </w:r>
    </w:p>
  </w:endnote>
  <w:endnote w:type="continuationSeparator" w:id="0">
    <w:p w14:paraId="10D284D9" w14:textId="77777777" w:rsidR="00AD3A80" w:rsidRDefault="00AD3A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20A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899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512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F0380" w14:textId="77777777" w:rsidR="00AD3A80" w:rsidRDefault="00AD3A80" w:rsidP="009139A6">
      <w:r>
        <w:separator/>
      </w:r>
    </w:p>
  </w:footnote>
  <w:footnote w:type="continuationSeparator" w:id="0">
    <w:p w14:paraId="1ACF45B5" w14:textId="77777777" w:rsidR="00AD3A80" w:rsidRDefault="00AD3A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559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9C3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E01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A80"/>
    <w:rsid w:val="000666E0"/>
    <w:rsid w:val="002510B7"/>
    <w:rsid w:val="005C130B"/>
    <w:rsid w:val="00826F5C"/>
    <w:rsid w:val="009139A6"/>
    <w:rsid w:val="009448BB"/>
    <w:rsid w:val="00A3176C"/>
    <w:rsid w:val="00AD3A80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4CDDF"/>
  <w15:chartTrackingRefBased/>
  <w15:docId w15:val="{4758DB58-24CE-450B-BD27-4DD67C8F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D3A80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AD3A8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2021-04-03T18:42:00Z</dcterms:created>
  <dcterms:modified xsi:type="dcterms:W3CDTF">2021-04-03T18:42:00Z</dcterms:modified>
</cp:coreProperties>
</file>